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3</w:t>
      </w:r>
      <w:r>
        <w:rPr>
          <w:b/>
          <w:sz w:val="24"/>
        </w:rPr>
        <w:tab/>
      </w:r>
      <w:r>
        <w:rPr>
          <w:rFonts w:hint="eastAsia"/>
          <w:b/>
          <w:sz w:val="24"/>
          <w:highlight w:val="none"/>
        </w:rPr>
        <w:t>R5-243034</w:t>
      </w:r>
    </w:p>
    <w:p>
      <w:pPr>
        <w:pStyle w:val="104"/>
        <w:tabs>
          <w:tab w:val="right" w:pos="9639"/>
        </w:tabs>
        <w:spacing w:after="0"/>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F</w:t>
      </w:r>
      <w:r>
        <w:rPr>
          <w:b/>
          <w:sz w:val="24"/>
        </w:rPr>
        <w:fldChar w:fldCharType="end"/>
      </w:r>
      <w:r>
        <w:rPr>
          <w:rFonts w:hint="eastAsia" w:eastAsia="宋体"/>
          <w:b/>
          <w:sz w:val="24"/>
          <w:lang w:val="en-US" w:eastAsia="zh-CN"/>
        </w:rPr>
        <w:t>ukuoka</w:t>
      </w:r>
      <w:r>
        <w:rPr>
          <w:b/>
          <w:sz w:val="24"/>
        </w:rPr>
        <w:t xml:space="preserve">, </w:t>
      </w:r>
      <w:r>
        <w:rPr>
          <w:rFonts w:hint="eastAsia" w:eastAsia="宋体"/>
          <w:b/>
          <w:sz w:val="24"/>
          <w:lang w:val="en-US" w:eastAsia="zh-CN"/>
        </w:rPr>
        <w:t>Japan</w:t>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M</w:t>
      </w:r>
      <w:r>
        <w:rPr>
          <w:b/>
          <w:sz w:val="24"/>
        </w:rPr>
        <w:fldChar w:fldCharType="end"/>
      </w:r>
      <w:r>
        <w:rPr>
          <w:rFonts w:hint="eastAsia" w:eastAsia="宋体"/>
          <w:b/>
          <w:sz w:val="24"/>
          <w:lang w:val="en-US" w:eastAsia="zh-CN"/>
        </w:rPr>
        <w:t>ay 20</w:t>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24, 2024</w:t>
      </w:r>
      <w:r>
        <w:rPr>
          <w:b/>
          <w:sz w:val="24"/>
        </w:rPr>
        <w:fldChar w:fldCharType="end"/>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04"/>
        <w:tabs>
          <w:tab w:val="right" w:pos="9639"/>
        </w:tabs>
        <w:spacing w:after="0"/>
        <w:rPr>
          <w:b/>
          <w:sz w:val="24"/>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NR_ATG-UEConTest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50</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103</w:t>
      </w:r>
      <w:r>
        <w:rPr>
          <w:rFonts w:ascii="Arial" w:hAnsi="Arial" w:cs="Arial"/>
          <w:highlight w:val="none"/>
        </w:rPr>
        <w:t xml:space="preserve"> (the details can be found in </w:t>
      </w:r>
      <w:r>
        <w:rPr>
          <w:rFonts w:hint="eastAsia" w:ascii="Arial" w:hAnsi="Arial" w:cs="Arial"/>
          <w:highlight w:val="none"/>
          <w:lang w:eastAsia="ja-JP"/>
        </w:rPr>
        <w:t>R5-24</w:t>
      </w:r>
      <w:r>
        <w:rPr>
          <w:rFonts w:hint="eastAsia" w:ascii="Arial" w:hAnsi="Arial" w:eastAsia="宋体" w:cs="Arial"/>
          <w:highlight w:val="none"/>
          <w:lang w:val="en-US" w:eastAsia="zh-CN"/>
        </w:rPr>
        <w:t>3035</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50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Tdoc</w:t>
      </w:r>
      <w:bookmarkStart w:id="0" w:name="_GoBack"/>
      <w:bookmarkEnd w:id="0"/>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 xml:space="preserve"> and 2 Tdocs were sent for email agreement</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43035</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RAN#10</w:t>
      </w:r>
      <w:r>
        <w:rPr>
          <w:rFonts w:hint="eastAsia" w:ascii="Arial" w:hAnsi="Arial" w:cs="Arial" w:eastAsiaTheme="minorEastAsia"/>
          <w:highlight w:val="none"/>
          <w:lang w:val="en-US" w:eastAsia="zh-CN"/>
        </w:rPr>
        <w:t>3</w:t>
      </w:r>
      <w:r>
        <w:rPr>
          <w:rFonts w:hint="eastAsia" w:ascii="Arial" w:hAnsi="Arial" w:cs="Arial" w:eastAsiaTheme="minorEastAsia"/>
          <w:highlight w:val="none"/>
        </w:rPr>
        <w:t>, CMCC</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w:t>
      </w:r>
      <w:r>
        <w:rPr>
          <w:rFonts w:hint="default" w:ascii="Arial" w:hAnsi="Arial" w:cs="Arial" w:eastAsiaTheme="minorEastAsia"/>
          <w:highlight w:val="none"/>
          <w:lang w:val="en-US"/>
        </w:rPr>
        <w:t>3</w:t>
      </w:r>
      <w:r>
        <w:rPr>
          <w:rFonts w:hint="eastAsia" w:ascii="Arial" w:hAnsi="Arial" w:cs="Arial" w:eastAsiaTheme="minorEastAsia"/>
          <w:highlight w:val="none"/>
          <w:lang w:val="en-US" w:eastAsia="zh-CN"/>
        </w:rPr>
        <w:t>906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Definitions and Symbols,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R5-243037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RF Tx TC,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R5-24303</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RF Rx TC, </w:t>
      </w:r>
      <w:r>
        <w:rPr>
          <w:rFonts w:hint="default" w:ascii="Arial" w:hAnsi="Arial" w:cs="Arial" w:eastAsiaTheme="minorEastAsia"/>
          <w:highlight w:val="none"/>
          <w:lang w:val="en-US"/>
        </w:rPr>
        <w:t>CMCC, CAICT</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95E54EB"/>
    <w:rsid w:val="0A294D91"/>
    <w:rsid w:val="0A821DCB"/>
    <w:rsid w:val="0A934B7D"/>
    <w:rsid w:val="0AB16165"/>
    <w:rsid w:val="0ADC0554"/>
    <w:rsid w:val="0AEC1FBC"/>
    <w:rsid w:val="0B875DF5"/>
    <w:rsid w:val="0B8C18E5"/>
    <w:rsid w:val="0B9D3A64"/>
    <w:rsid w:val="0BD93F8C"/>
    <w:rsid w:val="0C2027E9"/>
    <w:rsid w:val="0C4247A1"/>
    <w:rsid w:val="0C437935"/>
    <w:rsid w:val="0C52731B"/>
    <w:rsid w:val="0CC143A0"/>
    <w:rsid w:val="0CC258AA"/>
    <w:rsid w:val="0CCE7DF8"/>
    <w:rsid w:val="0D4F1A3A"/>
    <w:rsid w:val="0D6301B6"/>
    <w:rsid w:val="0D8760E5"/>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2979D8"/>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87D51"/>
    <w:rsid w:val="1BCB61E8"/>
    <w:rsid w:val="1BEE16E9"/>
    <w:rsid w:val="1C6542B2"/>
    <w:rsid w:val="1C6A4BF8"/>
    <w:rsid w:val="1D1D3289"/>
    <w:rsid w:val="1D7207B1"/>
    <w:rsid w:val="1DB22A9C"/>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60B6710"/>
    <w:rsid w:val="262F4A11"/>
    <w:rsid w:val="26A42548"/>
    <w:rsid w:val="26D9199B"/>
    <w:rsid w:val="272B7C0B"/>
    <w:rsid w:val="27452B8C"/>
    <w:rsid w:val="275A7663"/>
    <w:rsid w:val="276A1428"/>
    <w:rsid w:val="279B7C00"/>
    <w:rsid w:val="279C4099"/>
    <w:rsid w:val="280837ED"/>
    <w:rsid w:val="289A71A7"/>
    <w:rsid w:val="28C23F15"/>
    <w:rsid w:val="29083E60"/>
    <w:rsid w:val="290950B0"/>
    <w:rsid w:val="294C44E8"/>
    <w:rsid w:val="29B63A0A"/>
    <w:rsid w:val="2A1D1B25"/>
    <w:rsid w:val="2AA3517C"/>
    <w:rsid w:val="2AEF25C6"/>
    <w:rsid w:val="2B025C05"/>
    <w:rsid w:val="2B0262B8"/>
    <w:rsid w:val="2B3C17C0"/>
    <w:rsid w:val="2CEA3B3F"/>
    <w:rsid w:val="2D102550"/>
    <w:rsid w:val="2D171859"/>
    <w:rsid w:val="2E2C3250"/>
    <w:rsid w:val="2ED83DA6"/>
    <w:rsid w:val="2EF06FB2"/>
    <w:rsid w:val="2EF30C78"/>
    <w:rsid w:val="2F7E02C0"/>
    <w:rsid w:val="2F89581B"/>
    <w:rsid w:val="2FBD3F29"/>
    <w:rsid w:val="303C7BDB"/>
    <w:rsid w:val="308C21EA"/>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DAB3692"/>
    <w:rsid w:val="3E051C88"/>
    <w:rsid w:val="3E534E6F"/>
    <w:rsid w:val="3ECC4BE8"/>
    <w:rsid w:val="3F3D2383"/>
    <w:rsid w:val="3F602105"/>
    <w:rsid w:val="3F816D84"/>
    <w:rsid w:val="3F8F6D22"/>
    <w:rsid w:val="40192383"/>
    <w:rsid w:val="402307D7"/>
    <w:rsid w:val="402F1A51"/>
    <w:rsid w:val="4041787C"/>
    <w:rsid w:val="4056719A"/>
    <w:rsid w:val="4146289D"/>
    <w:rsid w:val="418F3A1F"/>
    <w:rsid w:val="41963733"/>
    <w:rsid w:val="41B43398"/>
    <w:rsid w:val="421F2EEA"/>
    <w:rsid w:val="4266372B"/>
    <w:rsid w:val="42D52692"/>
    <w:rsid w:val="42FC2DBB"/>
    <w:rsid w:val="437525BA"/>
    <w:rsid w:val="43B1111A"/>
    <w:rsid w:val="441E0FD5"/>
    <w:rsid w:val="44404107"/>
    <w:rsid w:val="447D6A17"/>
    <w:rsid w:val="449D7185"/>
    <w:rsid w:val="454A4C88"/>
    <w:rsid w:val="45AE7D7B"/>
    <w:rsid w:val="46186BB2"/>
    <w:rsid w:val="463251D1"/>
    <w:rsid w:val="46D41D51"/>
    <w:rsid w:val="478D5278"/>
    <w:rsid w:val="47D74267"/>
    <w:rsid w:val="48272EFA"/>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9170D"/>
    <w:rsid w:val="54DA0AD6"/>
    <w:rsid w:val="551E4420"/>
    <w:rsid w:val="55DF79A7"/>
    <w:rsid w:val="564E5D25"/>
    <w:rsid w:val="56634B44"/>
    <w:rsid w:val="56931BEC"/>
    <w:rsid w:val="56CE6A8E"/>
    <w:rsid w:val="570023F4"/>
    <w:rsid w:val="572C393E"/>
    <w:rsid w:val="57740818"/>
    <w:rsid w:val="57E035B9"/>
    <w:rsid w:val="585C368D"/>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E775CB2"/>
    <w:rsid w:val="5E8250F4"/>
    <w:rsid w:val="5EA178AA"/>
    <w:rsid w:val="5EA615D3"/>
    <w:rsid w:val="5F0A5107"/>
    <w:rsid w:val="5F267BDE"/>
    <w:rsid w:val="6013139C"/>
    <w:rsid w:val="60291E96"/>
    <w:rsid w:val="609676C4"/>
    <w:rsid w:val="61204966"/>
    <w:rsid w:val="61AA714A"/>
    <w:rsid w:val="61C12377"/>
    <w:rsid w:val="61CF1286"/>
    <w:rsid w:val="620A5BE8"/>
    <w:rsid w:val="6297146B"/>
    <w:rsid w:val="62AD363D"/>
    <w:rsid w:val="62AE701F"/>
    <w:rsid w:val="62B07544"/>
    <w:rsid w:val="62DD7AB0"/>
    <w:rsid w:val="63092CDD"/>
    <w:rsid w:val="63501A48"/>
    <w:rsid w:val="63D53A18"/>
    <w:rsid w:val="63EC1DBB"/>
    <w:rsid w:val="645822A9"/>
    <w:rsid w:val="6465280B"/>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612268"/>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9B0403"/>
    <w:rsid w:val="749F2B1B"/>
    <w:rsid w:val="74B2398B"/>
    <w:rsid w:val="74D014A3"/>
    <w:rsid w:val="74FE75C0"/>
    <w:rsid w:val="751226C4"/>
    <w:rsid w:val="75BC7C51"/>
    <w:rsid w:val="75F65014"/>
    <w:rsid w:val="75F973DD"/>
    <w:rsid w:val="76125DC3"/>
    <w:rsid w:val="76B8798B"/>
    <w:rsid w:val="77042512"/>
    <w:rsid w:val="77B34C9B"/>
    <w:rsid w:val="783933A6"/>
    <w:rsid w:val="793C6AE9"/>
    <w:rsid w:val="79404263"/>
    <w:rsid w:val="79E91CF9"/>
    <w:rsid w:val="7A651673"/>
    <w:rsid w:val="7AD97A34"/>
    <w:rsid w:val="7B99229F"/>
    <w:rsid w:val="7BEC215B"/>
    <w:rsid w:val="7C7D76F6"/>
    <w:rsid w:val="7CCE1B6A"/>
    <w:rsid w:val="7CD40FB9"/>
    <w:rsid w:val="7D267C0E"/>
    <w:rsid w:val="7DC84D67"/>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23</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2024-05-23T05:52:48Z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D7972E5B72924742A238C5F300E7624C</vt:lpwstr>
  </property>
</Properties>
</file>